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4FE3C" w14:textId="77777777" w:rsidR="00E830C9" w:rsidRDefault="00E830C9" w:rsidP="00E830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SCAUSEBY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5E1A21AE" w14:textId="77777777" w:rsidR="00E830C9" w:rsidRDefault="00E830C9" w:rsidP="00E830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 of Byland.</w:t>
      </w:r>
    </w:p>
    <w:p w14:paraId="2B8B00E8" w14:textId="77777777" w:rsidR="00E830C9" w:rsidRDefault="00E830C9" w:rsidP="00E830C9">
      <w:pPr>
        <w:pStyle w:val="NoSpacing"/>
        <w:rPr>
          <w:rFonts w:cs="Times New Roman"/>
          <w:szCs w:val="24"/>
        </w:rPr>
      </w:pPr>
    </w:p>
    <w:p w14:paraId="0EAE7EF4" w14:textId="77777777" w:rsidR="00E830C9" w:rsidRDefault="00E830C9" w:rsidP="00E830C9">
      <w:pPr>
        <w:pStyle w:val="NoSpacing"/>
        <w:rPr>
          <w:rFonts w:cs="Times New Roman"/>
          <w:szCs w:val="24"/>
        </w:rPr>
      </w:pPr>
    </w:p>
    <w:p w14:paraId="574912BB" w14:textId="77777777" w:rsidR="00E830C9" w:rsidRDefault="00E830C9" w:rsidP="00E830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296083B3" w14:textId="77777777" w:rsidR="00E830C9" w:rsidRDefault="00E830C9" w:rsidP="00E830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76A935DA" w14:textId="77777777" w:rsidR="00E830C9" w:rsidRDefault="00E830C9" w:rsidP="00E830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5483E581" w14:textId="77777777" w:rsidR="00E830C9" w:rsidRDefault="00E830C9" w:rsidP="00E830C9">
      <w:pPr>
        <w:pStyle w:val="NoSpacing"/>
        <w:rPr>
          <w:rFonts w:cs="Times New Roman"/>
          <w:szCs w:val="24"/>
        </w:rPr>
      </w:pPr>
    </w:p>
    <w:p w14:paraId="630862B3" w14:textId="77777777" w:rsidR="00E830C9" w:rsidRDefault="00E830C9" w:rsidP="00E830C9">
      <w:pPr>
        <w:pStyle w:val="NoSpacing"/>
        <w:rPr>
          <w:rFonts w:cs="Times New Roman"/>
          <w:szCs w:val="24"/>
        </w:rPr>
      </w:pPr>
    </w:p>
    <w:p w14:paraId="53BF48E3" w14:textId="77777777" w:rsidR="00E830C9" w:rsidRDefault="00E830C9" w:rsidP="00E830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46E253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BCE9F" w14:textId="77777777" w:rsidR="00E830C9" w:rsidRDefault="00E830C9" w:rsidP="009139A6">
      <w:r>
        <w:separator/>
      </w:r>
    </w:p>
  </w:endnote>
  <w:endnote w:type="continuationSeparator" w:id="0">
    <w:p w14:paraId="4C029F00" w14:textId="77777777" w:rsidR="00E830C9" w:rsidRDefault="00E830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6C0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FD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2F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E490E" w14:textId="77777777" w:rsidR="00E830C9" w:rsidRDefault="00E830C9" w:rsidP="009139A6">
      <w:r>
        <w:separator/>
      </w:r>
    </w:p>
  </w:footnote>
  <w:footnote w:type="continuationSeparator" w:id="0">
    <w:p w14:paraId="26AE2D39" w14:textId="77777777" w:rsidR="00E830C9" w:rsidRDefault="00E830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068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879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C3C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0C9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30C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F7CF6"/>
  <w15:chartTrackingRefBased/>
  <w15:docId w15:val="{B905910D-43AF-453B-9A35-876CC1C64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2024-05-26T20:48:00Z</dcterms:created>
  <dcterms:modified xsi:type="dcterms:W3CDTF">2024-05-26T20:48:00Z</dcterms:modified>
</cp:coreProperties>
</file>